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E0D52" w14:textId="77777777" w:rsidR="008A17D5" w:rsidRDefault="008A17D5" w:rsidP="008A17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1E41EA58" w14:textId="77777777" w:rsidR="008A17D5" w:rsidRDefault="008A17D5" w:rsidP="008A17D5">
      <w:pPr>
        <w:pStyle w:val="NoSpacing"/>
        <w:rPr>
          <w:rFonts w:cs="Times New Roman"/>
          <w:szCs w:val="24"/>
        </w:rPr>
      </w:pPr>
    </w:p>
    <w:p w14:paraId="61C7E67E" w14:textId="77777777" w:rsidR="008A17D5" w:rsidRDefault="008A17D5" w:rsidP="008A17D5">
      <w:pPr>
        <w:pStyle w:val="NoSpacing"/>
        <w:rPr>
          <w:rFonts w:cs="Times New Roman"/>
          <w:szCs w:val="24"/>
        </w:rPr>
      </w:pPr>
    </w:p>
    <w:p w14:paraId="4CE25646" w14:textId="77777777" w:rsidR="008A17D5" w:rsidRDefault="008A17D5" w:rsidP="008A17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Feb.1414</w:t>
      </w:r>
      <w:r>
        <w:rPr>
          <w:rFonts w:cs="Times New Roman"/>
          <w:szCs w:val="24"/>
        </w:rPr>
        <w:tab/>
        <w:t xml:space="preserve">He was a witness when John </w:t>
      </w:r>
      <w:proofErr w:type="spellStart"/>
      <w:r>
        <w:rPr>
          <w:rFonts w:cs="Times New Roman"/>
          <w:szCs w:val="24"/>
        </w:rPr>
        <w:t>atte</w:t>
      </w:r>
      <w:proofErr w:type="spellEnd"/>
      <w:r>
        <w:rPr>
          <w:rFonts w:cs="Times New Roman"/>
          <w:szCs w:val="24"/>
        </w:rPr>
        <w:t xml:space="preserve"> Stone of </w:t>
      </w:r>
      <w:proofErr w:type="spellStart"/>
      <w:r>
        <w:rPr>
          <w:rFonts w:cs="Times New Roman"/>
          <w:szCs w:val="24"/>
        </w:rPr>
        <w:t>Newick</w:t>
      </w:r>
      <w:proofErr w:type="spellEnd"/>
      <w:r>
        <w:rPr>
          <w:rFonts w:cs="Times New Roman"/>
          <w:szCs w:val="24"/>
        </w:rPr>
        <w:t xml:space="preserve">, Sussex(q.v.), </w:t>
      </w:r>
      <w:proofErr w:type="gramStart"/>
      <w:r>
        <w:rPr>
          <w:rFonts w:cs="Times New Roman"/>
          <w:szCs w:val="24"/>
        </w:rPr>
        <w:t>conveyed</w:t>
      </w:r>
      <w:proofErr w:type="gramEnd"/>
      <w:r>
        <w:rPr>
          <w:rFonts w:cs="Times New Roman"/>
          <w:szCs w:val="24"/>
        </w:rPr>
        <w:t xml:space="preserve"> </w:t>
      </w:r>
    </w:p>
    <w:p w14:paraId="2214A7DA" w14:textId="77777777" w:rsidR="008A17D5" w:rsidRDefault="008A17D5" w:rsidP="008A17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free lands and tenements in Fletching to Nicholas Cowper(q.v.).</w:t>
      </w:r>
    </w:p>
    <w:p w14:paraId="0D7829AB" w14:textId="77777777" w:rsidR="008A17D5" w:rsidRDefault="008A17D5" w:rsidP="008A17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AMS/5790/14)</w:t>
      </w:r>
    </w:p>
    <w:p w14:paraId="55E345EF" w14:textId="77777777" w:rsidR="008A17D5" w:rsidRDefault="008A17D5" w:rsidP="008A17D5">
      <w:pPr>
        <w:pStyle w:val="NoSpacing"/>
        <w:rPr>
          <w:rFonts w:cs="Times New Roman"/>
          <w:szCs w:val="24"/>
        </w:rPr>
      </w:pPr>
    </w:p>
    <w:p w14:paraId="0AFEC03D" w14:textId="77777777" w:rsidR="008A17D5" w:rsidRDefault="008A17D5" w:rsidP="008A17D5">
      <w:pPr>
        <w:pStyle w:val="NoSpacing"/>
        <w:rPr>
          <w:rFonts w:cs="Times New Roman"/>
          <w:szCs w:val="24"/>
        </w:rPr>
      </w:pPr>
    </w:p>
    <w:p w14:paraId="6A21928A" w14:textId="77777777" w:rsidR="008A17D5" w:rsidRDefault="008A17D5" w:rsidP="008A17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July 2023</w:t>
      </w:r>
    </w:p>
    <w:p w14:paraId="0394096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DE49E" w14:textId="77777777" w:rsidR="008A17D5" w:rsidRDefault="008A17D5" w:rsidP="009139A6">
      <w:r>
        <w:separator/>
      </w:r>
    </w:p>
  </w:endnote>
  <w:endnote w:type="continuationSeparator" w:id="0">
    <w:p w14:paraId="245B1FBC" w14:textId="77777777" w:rsidR="008A17D5" w:rsidRDefault="008A17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66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5A1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A62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9E52C" w14:textId="77777777" w:rsidR="008A17D5" w:rsidRDefault="008A17D5" w:rsidP="009139A6">
      <w:r>
        <w:separator/>
      </w:r>
    </w:p>
  </w:footnote>
  <w:footnote w:type="continuationSeparator" w:id="0">
    <w:p w14:paraId="4659C9DD" w14:textId="77777777" w:rsidR="008A17D5" w:rsidRDefault="008A17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481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DC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F6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7D5"/>
    <w:rsid w:val="000666E0"/>
    <w:rsid w:val="002510B7"/>
    <w:rsid w:val="005C130B"/>
    <w:rsid w:val="00826F5C"/>
    <w:rsid w:val="008A17D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35D85"/>
  <w15:chartTrackingRefBased/>
  <w15:docId w15:val="{2B4F04F4-E209-4464-B554-5D155BF8A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2023-07-04T15:14:00Z</dcterms:created>
  <dcterms:modified xsi:type="dcterms:W3CDTF">2023-07-04T15:14:00Z</dcterms:modified>
</cp:coreProperties>
</file>